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C358F" w14:textId="03A02AB4" w:rsidR="006B2F86" w:rsidRDefault="006E1B0D" w:rsidP="00E71FC3">
      <w:pPr>
        <w:pStyle w:val="NoSpacing"/>
      </w:pPr>
      <w:proofErr w:type="spellStart"/>
      <w:r>
        <w:rPr>
          <w:u w:val="single"/>
        </w:rPr>
        <w:t>Watyr</w:t>
      </w:r>
      <w:proofErr w:type="spellEnd"/>
      <w:r>
        <w:rPr>
          <w:u w:val="single"/>
        </w:rPr>
        <w:t xml:space="preserve"> NEWMAN</w:t>
      </w:r>
      <w:r>
        <w:t xml:space="preserve">    </w:t>
      </w:r>
      <w:proofErr w:type="gramStart"/>
      <w:r>
        <w:t xml:space="preserve">   (</w:t>
      </w:r>
      <w:proofErr w:type="gramEnd"/>
      <w:r>
        <w:t>fl.1476)</w:t>
      </w:r>
    </w:p>
    <w:p w14:paraId="3292F7FF" w14:textId="443BDD61" w:rsidR="006E1B0D" w:rsidRDefault="006E1B0D" w:rsidP="00E71FC3">
      <w:pPr>
        <w:pStyle w:val="NoSpacing"/>
      </w:pPr>
      <w:r>
        <w:t>of Lewisham, Kent.</w:t>
      </w:r>
    </w:p>
    <w:p w14:paraId="47A8B1C6" w14:textId="2DB8C31C" w:rsidR="006E1B0D" w:rsidRDefault="006E1B0D" w:rsidP="00E71FC3">
      <w:pPr>
        <w:pStyle w:val="NoSpacing"/>
      </w:pPr>
    </w:p>
    <w:p w14:paraId="2421DC45" w14:textId="420C0767" w:rsidR="006E1B0D" w:rsidRDefault="006E1B0D" w:rsidP="00E71FC3">
      <w:pPr>
        <w:pStyle w:val="NoSpacing"/>
      </w:pPr>
    </w:p>
    <w:p w14:paraId="6284C711" w14:textId="0F180F5C" w:rsidR="006E1B0D" w:rsidRDefault="006E1B0D" w:rsidP="00E71FC3">
      <w:pPr>
        <w:pStyle w:val="NoSpacing"/>
      </w:pPr>
      <w:r>
        <w:tab/>
        <w:t>1476</w:t>
      </w:r>
      <w:r>
        <w:tab/>
        <w:t>He made his Will, in which he left 16s to the making of the new church</w:t>
      </w:r>
    </w:p>
    <w:p w14:paraId="29120062" w14:textId="51DE8DA4" w:rsidR="006E1B0D" w:rsidRDefault="006E1B0D" w:rsidP="00E71FC3">
      <w:pPr>
        <w:pStyle w:val="NoSpacing"/>
      </w:pPr>
      <w:r>
        <w:tab/>
      </w:r>
      <w:r>
        <w:tab/>
        <w:t>steeple.</w:t>
      </w:r>
    </w:p>
    <w:p w14:paraId="61EC9E53" w14:textId="4FFF07E2" w:rsidR="006E1B0D" w:rsidRDefault="006E1B0D" w:rsidP="00E71FC3">
      <w:pPr>
        <w:pStyle w:val="NoSpacing"/>
      </w:pPr>
      <w:r>
        <w:tab/>
      </w:r>
      <w:r>
        <w:tab/>
      </w:r>
      <w:r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p.47)</w:t>
      </w:r>
    </w:p>
    <w:p w14:paraId="05DE4F62" w14:textId="3C9813C1" w:rsidR="006E1B0D" w:rsidRDefault="006E1B0D" w:rsidP="00E71FC3">
      <w:pPr>
        <w:pStyle w:val="NoSpacing"/>
      </w:pPr>
    </w:p>
    <w:p w14:paraId="313AB2F3" w14:textId="33EFD3F8" w:rsidR="006E1B0D" w:rsidRDefault="006E1B0D" w:rsidP="00E71FC3">
      <w:pPr>
        <w:pStyle w:val="NoSpacing"/>
      </w:pPr>
    </w:p>
    <w:p w14:paraId="12A393B5" w14:textId="0C480D7D" w:rsidR="006E1B0D" w:rsidRPr="006E1B0D" w:rsidRDefault="006E1B0D" w:rsidP="00E71FC3">
      <w:pPr>
        <w:pStyle w:val="NoSpacing"/>
      </w:pPr>
      <w:r>
        <w:t>8 March 2019</w:t>
      </w:r>
      <w:bookmarkStart w:id="0" w:name="_GoBack"/>
      <w:bookmarkEnd w:id="0"/>
    </w:p>
    <w:sectPr w:rsidR="006E1B0D" w:rsidRPr="006E1B0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5D7D9" w14:textId="77777777" w:rsidR="006E1B0D" w:rsidRDefault="006E1B0D" w:rsidP="00E71FC3">
      <w:pPr>
        <w:spacing w:after="0" w:line="240" w:lineRule="auto"/>
      </w:pPr>
      <w:r>
        <w:separator/>
      </w:r>
    </w:p>
  </w:endnote>
  <w:endnote w:type="continuationSeparator" w:id="0">
    <w:p w14:paraId="62EAEC90" w14:textId="77777777" w:rsidR="006E1B0D" w:rsidRDefault="006E1B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4AEC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F9B13" w14:textId="77777777" w:rsidR="006E1B0D" w:rsidRDefault="006E1B0D" w:rsidP="00E71FC3">
      <w:pPr>
        <w:spacing w:after="0" w:line="240" w:lineRule="auto"/>
      </w:pPr>
      <w:r>
        <w:separator/>
      </w:r>
    </w:p>
  </w:footnote>
  <w:footnote w:type="continuationSeparator" w:id="0">
    <w:p w14:paraId="3A29E2AB" w14:textId="77777777" w:rsidR="006E1B0D" w:rsidRDefault="006E1B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B0D"/>
    <w:rsid w:val="001A7C09"/>
    <w:rsid w:val="00577BD5"/>
    <w:rsid w:val="00656CBA"/>
    <w:rsid w:val="006A1F77"/>
    <w:rsid w:val="006E1B0D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EFAF4"/>
  <w15:chartTrackingRefBased/>
  <w15:docId w15:val="{CC3B8056-4642-47E7-8A48-27A407087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2019-03-08T19:54:00Z</dcterms:created>
  <dcterms:modified xsi:type="dcterms:W3CDTF">2019-03-08T19:55:00Z</dcterms:modified>
</cp:coreProperties>
</file>